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BBE" w:rsidRDefault="00977BBE" w:rsidP="00977B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Hugh BABYNGTON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977BBE" w:rsidRDefault="00977BBE" w:rsidP="00977B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.</w:t>
      </w:r>
    </w:p>
    <w:p w:rsidR="00977BBE" w:rsidRDefault="00977BBE" w:rsidP="00977BBE">
      <w:pPr>
        <w:rPr>
          <w:rFonts w:ascii="Times New Roman" w:hAnsi="Times New Roman" w:cs="Times New Roman"/>
        </w:rPr>
      </w:pPr>
    </w:p>
    <w:p w:rsidR="00977BBE" w:rsidRDefault="00977BBE" w:rsidP="00977BBE">
      <w:pPr>
        <w:rPr>
          <w:rFonts w:ascii="Times New Roman" w:hAnsi="Times New Roman" w:cs="Times New Roman"/>
        </w:rPr>
      </w:pPr>
    </w:p>
    <w:p w:rsidR="00977BBE" w:rsidRDefault="00977BBE" w:rsidP="00977B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Ayston</w:t>
      </w:r>
      <w:proofErr w:type="spellEnd"/>
      <w:r>
        <w:rPr>
          <w:rFonts w:ascii="Times New Roman" w:hAnsi="Times New Roman" w:cs="Times New Roman"/>
        </w:rPr>
        <w:t xml:space="preserve"> of Colchester(q.v.).</w:t>
      </w:r>
    </w:p>
    <w:p w:rsidR="00977BBE" w:rsidRDefault="00977BBE" w:rsidP="00977B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977BBE" w:rsidRDefault="00977BBE" w:rsidP="00977BBE">
      <w:pPr>
        <w:rPr>
          <w:rFonts w:ascii="Times New Roman" w:hAnsi="Times New Roman" w:cs="Times New Roman"/>
        </w:rPr>
      </w:pPr>
    </w:p>
    <w:p w:rsidR="00977BBE" w:rsidRDefault="00977BBE" w:rsidP="00977BBE">
      <w:pPr>
        <w:rPr>
          <w:rFonts w:ascii="Times New Roman" w:hAnsi="Times New Roman" w:cs="Times New Roman"/>
        </w:rPr>
      </w:pPr>
    </w:p>
    <w:p w:rsidR="00977BBE" w:rsidRDefault="00977BBE" w:rsidP="00977B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January 2017</w:t>
      </w:r>
    </w:p>
    <w:p w:rsidR="006B2F86" w:rsidRPr="00E71FC3" w:rsidRDefault="00977B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BBE" w:rsidRDefault="00977BBE" w:rsidP="00E71FC3">
      <w:r>
        <w:separator/>
      </w:r>
    </w:p>
  </w:endnote>
  <w:endnote w:type="continuationSeparator" w:id="0">
    <w:p w:rsidR="00977BBE" w:rsidRDefault="00977B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BBE" w:rsidRDefault="00977BBE" w:rsidP="00E71FC3">
      <w:r>
        <w:separator/>
      </w:r>
    </w:p>
  </w:footnote>
  <w:footnote w:type="continuationSeparator" w:id="0">
    <w:p w:rsidR="00977BBE" w:rsidRDefault="00977B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BE"/>
    <w:rsid w:val="001A7C09"/>
    <w:rsid w:val="00733BE7"/>
    <w:rsid w:val="00977BB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870B15-3F1D-450E-8ED2-D1F7A017C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77B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2017-01-18T21:39:00Z</dcterms:created>
  <dcterms:modified xsi:type="dcterms:W3CDTF">2017-01-18T21:40:00Z</dcterms:modified>
</cp:coreProperties>
</file>